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C7432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Jane THROCKMORTON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fl.1450)</w:t>
      </w:r>
    </w:p>
    <w:p w:rsidR="00C74324" w:rsidRDefault="00C7432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324" w:rsidRDefault="00C7432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324" w:rsidRDefault="00C7432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Daughter of John Throckmorton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Fledbury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(H.P. p.40)</w:t>
      </w:r>
    </w:p>
    <w:p w:rsidR="00C74324" w:rsidRDefault="00C7432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= Robert Gifford.  (q.v.)</w:t>
      </w:r>
    </w:p>
    <w:p w:rsidR="00C74324" w:rsidRDefault="00C7432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324" w:rsidRDefault="00C7432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= 3 Drew </w:t>
      </w:r>
      <w:proofErr w:type="spellStart"/>
      <w:r>
        <w:rPr>
          <w:rFonts w:ascii="Times New Roman" w:hAnsi="Times New Roman" w:cs="Times New Roman"/>
          <w:sz w:val="24"/>
          <w:szCs w:val="24"/>
        </w:rPr>
        <w:t>Barantyne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d.1453)(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   (ibid.)</w:t>
      </w:r>
    </w:p>
    <w:p w:rsidR="00C74324" w:rsidRDefault="00C74324" w:rsidP="00C74324">
      <w:r>
        <w:t xml:space="preserve">Children: </w:t>
      </w:r>
      <w:proofErr w:type="gramStart"/>
      <w:r>
        <w:t>Thomas(</w:t>
      </w:r>
      <w:proofErr w:type="gramEnd"/>
      <w:r>
        <w:t>b.1449). (ibid.)</w:t>
      </w:r>
    </w:p>
    <w:p w:rsidR="00C74324" w:rsidRDefault="00C74324" w:rsidP="00C74324">
      <w:r>
        <w:t xml:space="preserve">                Katherine(q.v.) = William </w:t>
      </w:r>
      <w:proofErr w:type="spellStart"/>
      <w:r>
        <w:t>Fettiplace</w:t>
      </w:r>
      <w:proofErr w:type="spellEnd"/>
      <w:r>
        <w:t>. (ibid.)</w:t>
      </w:r>
    </w:p>
    <w:p w:rsidR="00C74324" w:rsidRDefault="00C74324" w:rsidP="00C74324">
      <w:r>
        <w:t xml:space="preserve">                Agnes(q.v.) = Walter Barrow. (ibid.)</w:t>
      </w:r>
    </w:p>
    <w:p w:rsidR="00C74324" w:rsidRDefault="00C74324" w:rsidP="00C74324">
      <w:r>
        <w:t xml:space="preserve">                Jane(q.v.) = Robert </w:t>
      </w:r>
      <w:proofErr w:type="spellStart"/>
      <w:r>
        <w:t>Kentwode</w:t>
      </w:r>
      <w:proofErr w:type="spellEnd"/>
      <w:r>
        <w:t>. (ibid.)</w:t>
      </w:r>
    </w:p>
    <w:p w:rsidR="00C74324" w:rsidRDefault="00C74324" w:rsidP="00C7432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C74324">
        <w:rPr>
          <w:rFonts w:ascii="Times New Roman" w:hAnsi="Times New Roman" w:cs="Times New Roman"/>
          <w:sz w:val="24"/>
          <w:szCs w:val="24"/>
        </w:rPr>
        <w:t xml:space="preserve">                Margaret(q.v.) = John </w:t>
      </w:r>
      <w:proofErr w:type="spellStart"/>
      <w:r w:rsidRPr="00C74324">
        <w:rPr>
          <w:rFonts w:ascii="Times New Roman" w:hAnsi="Times New Roman" w:cs="Times New Roman"/>
          <w:sz w:val="24"/>
          <w:szCs w:val="24"/>
        </w:rPr>
        <w:t>Cotysmore</w:t>
      </w:r>
      <w:proofErr w:type="spellEnd"/>
      <w:r w:rsidRPr="00C74324">
        <w:rPr>
          <w:rFonts w:ascii="Times New Roman" w:hAnsi="Times New Roman" w:cs="Times New Roman"/>
          <w:sz w:val="24"/>
          <w:szCs w:val="24"/>
        </w:rPr>
        <w:t>. (ibid.)</w:t>
      </w:r>
    </w:p>
    <w:p w:rsidR="00C74324" w:rsidRDefault="00C74324" w:rsidP="00C74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324" w:rsidRDefault="00C74324" w:rsidP="00C74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=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Marny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Layer-</w:t>
      </w:r>
      <w:proofErr w:type="spellStart"/>
      <w:r>
        <w:rPr>
          <w:rFonts w:ascii="Times New Roman" w:hAnsi="Times New Roman" w:cs="Times New Roman"/>
          <w:sz w:val="24"/>
          <w:szCs w:val="24"/>
        </w:rPr>
        <w:t>Marney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   (ibid.)</w:t>
      </w:r>
    </w:p>
    <w:p w:rsidR="00C74324" w:rsidRDefault="00C74324" w:rsidP="00C74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324" w:rsidRDefault="00C74324" w:rsidP="00C74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324" w:rsidRDefault="00C74324" w:rsidP="00C743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74324" w:rsidRPr="00C74324" w:rsidRDefault="00C74324" w:rsidP="00C743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October 2015</w:t>
      </w:r>
      <w:bookmarkStart w:id="0" w:name="_GoBack"/>
      <w:bookmarkEnd w:id="0"/>
    </w:p>
    <w:sectPr w:rsidR="00C74324" w:rsidRPr="00C7432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4324" w:rsidRDefault="00C74324" w:rsidP="00564E3C">
      <w:r>
        <w:separator/>
      </w:r>
    </w:p>
  </w:endnote>
  <w:endnote w:type="continuationSeparator" w:id="0">
    <w:p w:rsidR="00C74324" w:rsidRDefault="00C74324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C74324">
      <w:rPr>
        <w:rFonts w:ascii="Times New Roman" w:hAnsi="Times New Roman" w:cs="Times New Roman"/>
        <w:noProof/>
        <w:sz w:val="24"/>
        <w:szCs w:val="24"/>
      </w:rPr>
      <w:t>16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4324" w:rsidRDefault="00C74324" w:rsidP="00564E3C">
      <w:r>
        <w:separator/>
      </w:r>
    </w:p>
  </w:footnote>
  <w:footnote w:type="continuationSeparator" w:id="0">
    <w:p w:rsidR="00C74324" w:rsidRDefault="00C74324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4324"/>
    <w:rsid w:val="00372DC6"/>
    <w:rsid w:val="00564E3C"/>
    <w:rsid w:val="0064591D"/>
    <w:rsid w:val="00C7432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9AFD4"/>
  <w15:chartTrackingRefBased/>
  <w15:docId w15:val="{D17CD8E5-F528-4DCD-93B5-8053ACF4E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32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2015-10-16T20:23:00Z</dcterms:created>
  <dcterms:modified xsi:type="dcterms:W3CDTF">2015-10-16T20:28:00Z</dcterms:modified>
</cp:coreProperties>
</file>